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2F4CC3AC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92D35">
        <w:rPr>
          <w:b/>
          <w:i/>
          <w:noProof/>
          <w:sz w:val="28"/>
        </w:rPr>
        <w:t>1666</w:t>
      </w:r>
    </w:p>
    <w:p w14:paraId="19C35CBB" w14:textId="77777777" w:rsidR="001343B4" w:rsidRPr="00DA53A0" w:rsidRDefault="001343B4" w:rsidP="001343B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3B51D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2273CC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TR 28.874 </w:t>
      </w:r>
      <w:r w:rsidR="003810E3" w:rsidRPr="003810E3">
        <w:rPr>
          <w:rFonts w:ascii="Arial" w:hAnsi="Arial" w:cs="Arial"/>
          <w:b/>
        </w:rPr>
        <w:t>Add use case on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1DED0B88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0F3FDA1C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32442D">
        <w:rPr>
          <w:lang w:eastAsia="zh-CN"/>
        </w:rPr>
        <w:t>s</w:t>
      </w:r>
      <w:r w:rsidR="0032442D" w:rsidRPr="0032442D">
        <w:rPr>
          <w:lang w:eastAsia="zh-CN"/>
        </w:rPr>
        <w:t>upport of non-terrestrial network architecture with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061369" w14:textId="77777777" w:rsidR="004F0C4A" w:rsidRDefault="004F0C4A" w:rsidP="004F0C4A">
      <w:pPr>
        <w:pStyle w:val="1"/>
      </w:pPr>
      <w:bookmarkStart w:id="0" w:name="_Toc159318768"/>
      <w:r>
        <w:t>2</w:t>
      </w:r>
      <w:r>
        <w:tab/>
        <w:t>References</w:t>
      </w:r>
      <w:bookmarkEnd w:id="0"/>
    </w:p>
    <w:p w14:paraId="2F237C89" w14:textId="77777777" w:rsidR="004F0C4A" w:rsidRDefault="004F0C4A" w:rsidP="004F0C4A">
      <w:r>
        <w:t>The following documents contain provisions which, through reference in this text, constitute provisions of the present document.</w:t>
      </w:r>
    </w:p>
    <w:p w14:paraId="7F6D61FE" w14:textId="77777777" w:rsidR="004F0C4A" w:rsidRDefault="004F0C4A" w:rsidP="004F0C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553F64" w14:textId="77777777" w:rsidR="004F0C4A" w:rsidRDefault="004F0C4A" w:rsidP="004F0C4A">
      <w:pPr>
        <w:pStyle w:val="B1"/>
      </w:pPr>
      <w:r>
        <w:t>-</w:t>
      </w:r>
      <w:r>
        <w:tab/>
        <w:t>For a specific reference, subsequent revisions do not apply.</w:t>
      </w:r>
    </w:p>
    <w:p w14:paraId="3B6DAB62" w14:textId="77777777" w:rsidR="004F0C4A" w:rsidRDefault="004F0C4A" w:rsidP="004F0C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549016" w14:textId="05EBF742" w:rsidR="004F0C4A" w:rsidRDefault="004F0C4A" w:rsidP="004F0C4A">
      <w:pPr>
        <w:pStyle w:val="EX"/>
      </w:pPr>
      <w:r>
        <w:t>[1]</w:t>
      </w:r>
      <w:r>
        <w:tab/>
        <w:t>3GPP TR 21.905: "Vocabulary for 3GPP Specifications".</w:t>
      </w:r>
    </w:p>
    <w:p w14:paraId="1C40F850" w14:textId="77777777" w:rsidR="00FD5E37" w:rsidRDefault="00FD5E37" w:rsidP="00FD5E37">
      <w:pPr>
        <w:pStyle w:val="EX"/>
        <w:rPr>
          <w:ins w:id="1" w:author="catt" w:date="2024-04-07T10:49:00Z" w16du:dateUtc="2024-04-07T02:49:00Z"/>
        </w:rPr>
      </w:pPr>
      <w:ins w:id="2" w:author="catt" w:date="2024-04-07T10:49:00Z" w16du:dateUtc="2024-04-07T02:4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0B538B">
          <w:rPr>
            <w:color w:val="000000"/>
          </w:rPr>
          <w:t>3GPP TR 38.821</w:t>
        </w:r>
        <w:r>
          <w:t>: "</w:t>
        </w:r>
        <w:r w:rsidRPr="00232707">
          <w:rPr>
            <w:color w:val="000000"/>
          </w:rPr>
          <w:t>Technical Specification Group Radio Access Network;</w:t>
        </w:r>
        <w:r>
          <w:rPr>
            <w:color w:val="000000"/>
          </w:rPr>
          <w:t xml:space="preserve"> </w:t>
        </w:r>
        <w:r w:rsidRPr="00232707">
          <w:rPr>
            <w:color w:val="000000"/>
          </w:rPr>
          <w:t>Solutions for NR to support non-terrestrial networks (NTN)</w:t>
        </w:r>
        <w:r w:rsidRPr="00F16345">
          <w:t xml:space="preserve"> </w:t>
        </w:r>
        <w:r>
          <w:t>"</w:t>
        </w:r>
      </w:ins>
    </w:p>
    <w:p w14:paraId="0382D654" w14:textId="3D45698D" w:rsidR="00FD5E37" w:rsidRDefault="00FD5E37" w:rsidP="00FD5E37">
      <w:pPr>
        <w:pStyle w:val="EX"/>
        <w:rPr>
          <w:ins w:id="3" w:author="catt" w:date="2024-04-07T10:49:00Z" w16du:dateUtc="2024-04-07T02:49:00Z"/>
        </w:rPr>
      </w:pPr>
      <w:ins w:id="4" w:author="catt" w:date="2024-04-07T10:49:00Z" w16du:dateUtc="2024-04-07T02:49:00Z">
        <w:r>
          <w:t>[y]</w:t>
        </w:r>
        <w:r>
          <w:tab/>
          <w:t>3GPP TS 38.401:</w:t>
        </w:r>
        <w:r w:rsidRPr="008E3E24">
          <w:t xml:space="preserve"> </w:t>
        </w:r>
        <w:r>
          <w:t>"</w:t>
        </w:r>
      </w:ins>
      <w:ins w:id="5" w:author="catt" w:date="2024-04-07T10:51:00Z" w16du:dateUtc="2024-04-07T02:51:00Z">
        <w:r w:rsidRPr="00FD5E37">
          <w:t xml:space="preserve"> </w:t>
        </w:r>
        <w:r w:rsidRPr="00E96F07">
          <w:t>NG-RAN; Architecture description</w:t>
        </w:r>
        <w:r>
          <w:t xml:space="preserve"> </w:t>
        </w:r>
      </w:ins>
      <w:ins w:id="6" w:author="catt" w:date="2024-04-07T10:49:00Z" w16du:dateUtc="2024-04-07T02:49:00Z">
        <w:r>
          <w:t>"</w:t>
        </w:r>
      </w:ins>
    </w:p>
    <w:p w14:paraId="7083F9DC" w14:textId="77777777" w:rsidR="00FD5E37" w:rsidRDefault="00FD5E37" w:rsidP="00380CF9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Pr="004F0C4A" w:rsidRDefault="00380CF9" w:rsidP="00380CF9"/>
    <w:p w14:paraId="08FDB184" w14:textId="77777777" w:rsidR="002A59BE" w:rsidRDefault="002A59BE" w:rsidP="002A59BE">
      <w:pPr>
        <w:pStyle w:val="1"/>
        <w:rPr>
          <w:lang w:val="en-US" w:eastAsia="zh-CN"/>
        </w:rPr>
      </w:pPr>
      <w:bookmarkStart w:id="7" w:name="_Toc81513697"/>
      <w:bookmarkStart w:id="8" w:name="_Toc89691178"/>
      <w:bookmarkStart w:id="9" w:name="_Toc157751687"/>
      <w:r>
        <w:lastRenderedPageBreak/>
        <w:t>5</w:t>
      </w:r>
      <w:r>
        <w:tab/>
      </w:r>
      <w:bookmarkEnd w:id="7"/>
      <w:bookmarkEnd w:id="8"/>
      <w:r>
        <w:t>Use cases</w:t>
      </w:r>
      <w:bookmarkEnd w:id="9"/>
    </w:p>
    <w:p w14:paraId="078FCA28" w14:textId="6E754CA3" w:rsidR="002A59BE" w:rsidRDefault="002A59BE" w:rsidP="002A59BE">
      <w:pPr>
        <w:pStyle w:val="2"/>
      </w:pPr>
      <w:bookmarkStart w:id="10" w:name="_Toc157751688"/>
      <w:r>
        <w:t xml:space="preserve">5.X Use case#&lt;X&gt;: </w:t>
      </w:r>
      <w:bookmarkEnd w:id="10"/>
      <w:ins w:id="11" w:author="catt" w:date="2024-04-07T10:52:00Z" w16du:dateUtc="2024-04-07T02:52:00Z">
        <w:r w:rsidR="008B4652" w:rsidRPr="00C5360F">
          <w:t xml:space="preserve">Support </w:t>
        </w:r>
      </w:ins>
      <w:ins w:id="12" w:author="catt" w:date="2024-04-07T13:57:00Z" w16du:dateUtc="2024-04-07T05:57:00Z">
        <w:r w:rsidR="008E4CED">
          <w:t xml:space="preserve">of </w:t>
        </w:r>
      </w:ins>
      <w:ins w:id="13" w:author="catt" w:date="2024-04-07T10:52:00Z" w16du:dateUtc="2024-04-07T02:52:00Z">
        <w:r w:rsidR="008B4652" w:rsidRPr="00C5360F">
          <w:t>non-terrestrial network architecture with 5G system functions on board the NTN</w:t>
        </w:r>
      </w:ins>
    </w:p>
    <w:p w14:paraId="324B12A9" w14:textId="3F2718D2" w:rsidR="002A59BE" w:rsidRDefault="002A59BE" w:rsidP="002A59BE">
      <w:pPr>
        <w:pStyle w:val="30"/>
        <w:rPr>
          <w:rStyle w:val="12"/>
          <w:i w:val="0"/>
        </w:rPr>
      </w:pPr>
      <w:bookmarkStart w:id="14" w:name="_Toc157751689"/>
      <w:r w:rsidRPr="002F71BE">
        <w:rPr>
          <w:rStyle w:val="12"/>
          <w:i w:val="0"/>
        </w:rPr>
        <w:t>5.X.1 Description</w:t>
      </w:r>
      <w:bookmarkEnd w:id="14"/>
    </w:p>
    <w:p w14:paraId="5686E477" w14:textId="7413AB1D" w:rsidR="008B4652" w:rsidRDefault="008B4652" w:rsidP="008B4652">
      <w:pPr>
        <w:rPr>
          <w:ins w:id="15" w:author="catt" w:date="2024-04-07T10:53:00Z" w16du:dateUtc="2024-04-07T02:53:00Z"/>
          <w:bCs/>
        </w:rPr>
      </w:pPr>
      <w:ins w:id="16" w:author="catt" w:date="2024-04-07T10:53:00Z" w16du:dateUtc="2024-04-07T02:53:00Z">
        <w:r w:rsidRPr="00962DEB">
          <w:rPr>
            <w:bCs/>
          </w:rPr>
          <w:t xml:space="preserve">Support </w:t>
        </w:r>
        <w:r>
          <w:rPr>
            <w:bCs/>
          </w:rPr>
          <w:t xml:space="preserve">of </w:t>
        </w:r>
        <w:r w:rsidRPr="00962DEB">
          <w:rPr>
            <w:bCs/>
          </w:rPr>
          <w:t>non-terrestrial network architecture with 5G system functions on board the NTN (i.e. regenerative payloads) provides new architecture option(s) besides the transparent payload as specified</w:t>
        </w:r>
        <w:r>
          <w:rPr>
            <w:bCs/>
          </w:rPr>
          <w:t xml:space="preserve"> </w:t>
        </w:r>
        <w:r w:rsidRPr="00962DEB">
          <w:rPr>
            <w:bCs/>
          </w:rPr>
          <w:t>in Rel-17 and Rel-18, which makes the deployment of non-terrestrial network more flexible</w:t>
        </w:r>
        <w:r>
          <w:rPr>
            <w:bCs/>
          </w:rPr>
          <w:t xml:space="preserve">. </w:t>
        </w:r>
        <w:r>
          <w:t xml:space="preserve">TR 38.821 </w:t>
        </w:r>
        <w:bookmarkStart w:id="17" w:name="OLE_LINK16"/>
        <w:r>
          <w:t>[</w:t>
        </w:r>
      </w:ins>
      <w:ins w:id="18" w:author="catt" w:date="2024-04-07T10:54:00Z" w16du:dateUtc="2024-04-07T02:54:00Z">
        <w:r w:rsidR="009945C9">
          <w:t>x</w:t>
        </w:r>
      </w:ins>
      <w:ins w:id="19" w:author="catt" w:date="2024-04-07T10:53:00Z" w16du:dateUtc="2024-04-07T02:53:00Z">
        <w:r>
          <w:t xml:space="preserve">] </w:t>
        </w:r>
        <w:bookmarkEnd w:id="17"/>
        <w:r>
          <w:t xml:space="preserve">gives an overview about the </w:t>
        </w:r>
        <w:r w:rsidRPr="00873896">
          <w:t>typical scenario based on regenerative payload</w:t>
        </w:r>
        <w:r>
          <w:t xml:space="preserve"> </w:t>
        </w:r>
        <w:r w:rsidRPr="00450CE8">
          <w:t>is depicted below</w:t>
        </w:r>
        <w:r>
          <w:t>:</w:t>
        </w:r>
      </w:ins>
    </w:p>
    <w:p w14:paraId="0FF790DC" w14:textId="77777777" w:rsidR="008B4652" w:rsidRDefault="008B4652" w:rsidP="008B4652">
      <w:pPr>
        <w:rPr>
          <w:ins w:id="20" w:author="catt" w:date="2024-04-07T10:53:00Z" w16du:dateUtc="2024-04-07T02:53:00Z"/>
        </w:rPr>
      </w:pPr>
      <w:ins w:id="21" w:author="catt" w:date="2024-04-07T10:53:00Z" w16du:dateUtc="2024-04-07T02:53:00Z">
        <w:r>
          <w:object w:dxaOrig="14920" w:dyaOrig="6241" w14:anchorId="76452A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3pt;height:200.6pt" o:ole="">
              <v:imagedata r:id="rId7" o:title=""/>
            </v:shape>
            <o:OLEObject Type="Embed" ProgID="Visio.Drawing.15" ShapeID="_x0000_i1025" DrawAspect="Content" ObjectID="_1774011070" r:id="rId8"/>
          </w:object>
        </w:r>
      </w:ins>
    </w:p>
    <w:p w14:paraId="277D036B" w14:textId="77777777" w:rsidR="008B4652" w:rsidRDefault="008B4652" w:rsidP="008B4652">
      <w:pPr>
        <w:pStyle w:val="TF"/>
        <w:rPr>
          <w:ins w:id="22" w:author="catt" w:date="2024-04-07T10:53:00Z" w16du:dateUtc="2024-04-07T02:53:00Z"/>
        </w:rPr>
      </w:pPr>
      <w:ins w:id="23" w:author="catt" w:date="2024-04-07T10:53:00Z" w16du:dateUtc="2024-04-07T02:53:00Z">
        <w:r w:rsidRPr="00A90872">
          <w:t xml:space="preserve">Figure </w:t>
        </w:r>
        <w:r>
          <w:t>5</w:t>
        </w:r>
        <w:r w:rsidRPr="00A90872">
          <w:t>.</w:t>
        </w:r>
        <w:r>
          <w:t>x</w:t>
        </w:r>
        <w:r w:rsidRPr="00A90872">
          <w:t>-1: Non-terrestrial network typical scenario based on regenerative payload</w:t>
        </w:r>
      </w:ins>
    </w:p>
    <w:p w14:paraId="01F8DBE5" w14:textId="77777777" w:rsidR="008B4652" w:rsidRDefault="008B4652" w:rsidP="008B4652">
      <w:pPr>
        <w:rPr>
          <w:ins w:id="24" w:author="catt" w:date="2024-04-07T10:53:00Z" w16du:dateUtc="2024-04-07T02:53:00Z"/>
        </w:rPr>
      </w:pPr>
      <w:ins w:id="25" w:author="catt" w:date="2024-04-07T10:53:00Z" w16du:dateUtc="2024-04-07T02:53:00Z">
        <w:r>
          <w:t xml:space="preserve">Satellite regenerative payload </w:t>
        </w:r>
        <w:r w:rsidRPr="00B923D6">
          <w:t>is effectively equivalent to having all or part of base station functions (e.g. gNB</w:t>
        </w:r>
        <w:r>
          <w:t>, CU, or DU</w:t>
        </w:r>
        <w:r w:rsidRPr="00B923D6">
          <w:t>)</w:t>
        </w:r>
        <w:r>
          <w:t xml:space="preserve"> and/or CN functions</w:t>
        </w:r>
        <w:r w:rsidRPr="00B923D6">
          <w:t xml:space="preserve"> on board the </w:t>
        </w:r>
        <w:r w:rsidRPr="00450CE8">
          <w:t>satellite</w:t>
        </w:r>
        <w:r>
          <w:t>.</w:t>
        </w:r>
        <w:r w:rsidRPr="00450CE8">
          <w:t xml:space="preserve"> </w:t>
        </w:r>
        <w:r w:rsidRPr="00962DEB">
          <w:rPr>
            <w:bCs/>
          </w:rPr>
          <w:t>Support</w:t>
        </w:r>
        <w:r>
          <w:rPr>
            <w:bCs/>
          </w:rPr>
          <w:t xml:space="preserve"> </w:t>
        </w:r>
        <w:r w:rsidRPr="00962DEB">
          <w:rPr>
            <w:bCs/>
          </w:rPr>
          <w:t>of regenerative payload brings some benefits on radio resource handling in Uu, and radio resource</w:t>
        </w:r>
        <w:r>
          <w:rPr>
            <w:bCs/>
          </w:rPr>
          <w:t xml:space="preserve"> </w:t>
        </w:r>
        <w:r w:rsidRPr="00962DEB">
          <w:rPr>
            <w:bCs/>
          </w:rPr>
          <w:t>coordination between the gNBs</w:t>
        </w:r>
        <w:r>
          <w:rPr>
            <w:bCs/>
          </w:rPr>
          <w:t>/eNBs</w:t>
        </w:r>
        <w:r w:rsidRPr="00962DEB">
          <w:rPr>
            <w:bCs/>
          </w:rPr>
          <w:t xml:space="preserve"> via the ISL</w:t>
        </w:r>
        <w:r>
          <w:t xml:space="preserve">. But it also introduces system </w:t>
        </w:r>
        <w:r w:rsidRPr="001B6938">
          <w:t>complexity</w:t>
        </w:r>
        <w:r>
          <w:t xml:space="preserve"> due to moving RAN node, different LEO/MEO deployment and feeder link switchover, etc. Thus, </w:t>
        </w:r>
        <w:r>
          <w:rPr>
            <w:rFonts w:cs="Arial"/>
          </w:rPr>
          <w:t>t</w:t>
        </w:r>
        <w:r w:rsidRPr="00AF5C2B">
          <w:rPr>
            <w:rFonts w:cs="Arial"/>
          </w:rPr>
          <w:t>he 3GPP management systems should provide means for an MnS consumer to</w:t>
        </w:r>
        <w:r>
          <w:t xml:space="preserve"> </w:t>
        </w:r>
        <w:r w:rsidRPr="00AF5C2B">
          <w:rPr>
            <w:rFonts w:cs="Arial"/>
          </w:rPr>
          <w:t xml:space="preserve">manage and control </w:t>
        </w:r>
        <w:r>
          <w:t>different NTN configurations in the following scenarios:</w:t>
        </w:r>
      </w:ins>
    </w:p>
    <w:p w14:paraId="43188043" w14:textId="00757A98" w:rsidR="008B4652" w:rsidRDefault="008B4652" w:rsidP="008B4652">
      <w:pPr>
        <w:pStyle w:val="affd"/>
        <w:numPr>
          <w:ilvl w:val="0"/>
          <w:numId w:val="27"/>
        </w:numPr>
        <w:contextualSpacing/>
        <w:rPr>
          <w:ins w:id="26" w:author="catt" w:date="2024-04-07T10:53:00Z" w16du:dateUtc="2024-04-07T02:53:00Z"/>
        </w:rPr>
      </w:pPr>
      <w:ins w:id="27" w:author="catt" w:date="2024-04-07T10:53:00Z" w16du:dateUtc="2024-04-07T02:53:00Z">
        <w:r w:rsidRPr="00FE3BEE">
          <w:t>Regenerative satellite and gNB</w:t>
        </w:r>
        <w:r>
          <w:t xml:space="preserve"> architecture </w:t>
        </w:r>
        <w:r w:rsidRPr="00450CE8">
          <w:t>with CU/DU split as described in TS 38.401</w:t>
        </w:r>
        <w:r>
          <w:t>[</w:t>
        </w:r>
      </w:ins>
      <w:ins w:id="28" w:author="catt" w:date="2024-04-07T10:54:00Z" w16du:dateUtc="2024-04-07T02:54:00Z">
        <w:r w:rsidR="009945C9">
          <w:t>y</w:t>
        </w:r>
      </w:ins>
      <w:ins w:id="29" w:author="catt" w:date="2024-04-07T10:53:00Z" w16du:dateUtc="2024-04-07T02:53:00Z">
        <w:r>
          <w:t xml:space="preserve">] in different deployment scenarios, e.g., </w:t>
        </w:r>
        <w:r w:rsidRPr="00450CE8">
          <w:rPr>
            <w:lang w:eastAsia="ja-JP"/>
          </w:rPr>
          <w:t>DU on board different satellites may be connected to the same CU on ground</w:t>
        </w:r>
        <w:r>
          <w:rPr>
            <w:lang w:eastAsia="ja-JP"/>
          </w:rPr>
          <w:t xml:space="preserve">, one </w:t>
        </w:r>
        <w:r w:rsidRPr="008F4B6E">
          <w:rPr>
            <w:lang w:eastAsia="ja-JP"/>
          </w:rPr>
          <w:t>satellite hosts more than one DU</w:t>
        </w:r>
        <w:r>
          <w:rPr>
            <w:lang w:eastAsia="ja-JP"/>
          </w:rPr>
          <w:t>, etc.</w:t>
        </w:r>
      </w:ins>
    </w:p>
    <w:p w14:paraId="1DFD5A4B" w14:textId="77777777" w:rsidR="008B4652" w:rsidRDefault="008B4652" w:rsidP="008B4652">
      <w:pPr>
        <w:pStyle w:val="affd"/>
        <w:numPr>
          <w:ilvl w:val="0"/>
          <w:numId w:val="27"/>
        </w:numPr>
        <w:contextualSpacing/>
        <w:rPr>
          <w:ins w:id="30" w:author="catt" w:date="2024-04-07T10:53:00Z" w16du:dateUtc="2024-04-07T02:53:00Z"/>
        </w:rPr>
      </w:pPr>
      <w:ins w:id="31" w:author="catt" w:date="2024-04-07T10:53:00Z" w16du:dateUtc="2024-04-07T02:53:00Z">
        <w:r>
          <w:t xml:space="preserve">Feeder link switchover, due to e.g. maintenance, traffic offloading, or (for LEO) due to the satellite and eNB/gNB moving out of visibility with respect to the current NTN GW. </w:t>
        </w:r>
      </w:ins>
    </w:p>
    <w:p w14:paraId="06E84A63" w14:textId="0F944AB7" w:rsidR="002F71BE" w:rsidRPr="008B4652" w:rsidDel="00200684" w:rsidRDefault="008B4652" w:rsidP="006C09C4">
      <w:pPr>
        <w:pStyle w:val="affd"/>
        <w:numPr>
          <w:ilvl w:val="0"/>
          <w:numId w:val="27"/>
        </w:numPr>
        <w:contextualSpacing/>
        <w:rPr>
          <w:del w:id="32" w:author="catt" w:date="2024-04-07T10:54:00Z" w16du:dateUtc="2024-04-07T02:54:00Z"/>
        </w:rPr>
      </w:pPr>
      <w:ins w:id="33" w:author="catt" w:date="2024-04-07T10:53:00Z" w16du:dateUtc="2024-04-07T02:53:00Z">
        <w:r>
          <w:t xml:space="preserve">Configuration enhancement </w:t>
        </w:r>
        <w:r>
          <w:rPr>
            <w:noProof/>
            <w:lang w:val="en-US"/>
          </w:rPr>
          <w:t>on the interface management between the RAN and the 5GC</w:t>
        </w:r>
        <w:r>
          <w:t>, e.g., N2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S1</w:t>
        </w:r>
        <w:r>
          <w:t xml:space="preserve"> management.</w:t>
        </w:r>
      </w:ins>
    </w:p>
    <w:p w14:paraId="0517A4BB" w14:textId="19B9E259" w:rsidR="002A59BE" w:rsidRDefault="006C09C4" w:rsidP="002A59BE">
      <w:pPr>
        <w:pStyle w:val="30"/>
        <w:rPr>
          <w:rStyle w:val="12"/>
          <w:i w:val="0"/>
        </w:rPr>
      </w:pPr>
      <w:r w:rsidDel="00C70827">
        <w:rPr>
          <w:lang w:eastAsia="zh-CN"/>
        </w:rPr>
        <w:t xml:space="preserve"> </w:t>
      </w:r>
      <w:bookmarkStart w:id="34" w:name="_Toc157751690"/>
      <w:r w:rsidR="002A59BE" w:rsidRPr="002F71BE">
        <w:rPr>
          <w:rStyle w:val="12"/>
          <w:i w:val="0"/>
        </w:rPr>
        <w:t>5.X.2 Potential requirements</w:t>
      </w:r>
      <w:bookmarkEnd w:id="34"/>
    </w:p>
    <w:p w14:paraId="59C61151" w14:textId="72A09CDE" w:rsidR="00200684" w:rsidRDefault="00200684" w:rsidP="00200684">
      <w:pPr>
        <w:rPr>
          <w:ins w:id="35" w:author="catt" w:date="2024-04-07T10:54:00Z" w16du:dateUtc="2024-04-07T02:54:00Z"/>
          <w:rFonts w:eastAsia="微软雅黑"/>
          <w:kern w:val="2"/>
          <w:szCs w:val="18"/>
          <w:lang w:eastAsia="zh-CN" w:bidi="ar-KW"/>
        </w:rPr>
      </w:pPr>
      <w:ins w:id="36" w:author="catt" w:date="2024-04-07T10:53:00Z" w16du:dateUtc="2024-04-07T02:53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-0X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manage </w:t>
        </w:r>
      </w:ins>
      <w:ins w:id="37" w:author="catt" w:date="2024-04-07T10:58:00Z" w16du:dateUtc="2024-04-07T02:58:00Z">
        <w:r w:rsidR="00D317DE">
          <w:t>r</w:t>
        </w:r>
        <w:r w:rsidR="00D317DE" w:rsidRPr="00FE3BEE">
          <w:t>egenerative satellite and gNB</w:t>
        </w:r>
        <w:r w:rsidR="00D317DE">
          <w:t xml:space="preserve"> architecture </w:t>
        </w:r>
        <w:r w:rsidR="00D317DE" w:rsidRPr="00450CE8">
          <w:t>with CU/DU split</w:t>
        </w:r>
      </w:ins>
      <w:ins w:id="38" w:author="catt" w:date="2024-04-07T10:53:00Z" w16du:dateUtc="2024-04-07T02:53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19FD62BE" w14:textId="1E8005DA" w:rsidR="00350EA6" w:rsidRPr="00380CF9" w:rsidRDefault="00350EA6" w:rsidP="00350EA6">
      <w:pPr>
        <w:rPr>
          <w:ins w:id="39" w:author="catt" w:date="2024-04-07T10:54:00Z" w16du:dateUtc="2024-04-07T02:54:00Z"/>
          <w:lang w:val="en-US" w:eastAsia="zh-CN"/>
        </w:rPr>
      </w:pPr>
      <w:ins w:id="40" w:author="catt" w:date="2024-04-07T10:54:00Z" w16du:dateUtc="2024-04-07T02:54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</w:t>
        </w:r>
      </w:ins>
      <w:ins w:id="41" w:author="catt" w:date="2024-04-07T10:55:00Z" w16du:dateUtc="2024-04-07T02:55:00Z">
        <w:r w:rsidR="00D317DE">
          <w:rPr>
            <w:rFonts w:eastAsia="微软雅黑"/>
            <w:b/>
          </w:rPr>
          <w:t>Y</w:t>
        </w:r>
      </w:ins>
      <w:ins w:id="42" w:author="catt" w:date="2024-04-07T10:54:00Z" w16du:dateUtc="2024-04-07T02:54:00Z"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manage </w:t>
        </w:r>
      </w:ins>
      <w:ins w:id="43" w:author="catt" w:date="2024-04-07T10:55:00Z" w16du:dateUtc="2024-04-07T02:55:00Z">
        <w:r>
          <w:t>feeder link switchover</w:t>
        </w:r>
      </w:ins>
      <w:ins w:id="44" w:author="catt" w:date="2024-04-07T10:54:00Z" w16du:dateUtc="2024-04-07T02:54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0184306D" w14:textId="77777777" w:rsidR="00350EA6" w:rsidRPr="00380CF9" w:rsidRDefault="00350EA6" w:rsidP="00200684">
      <w:pPr>
        <w:rPr>
          <w:ins w:id="45" w:author="catt" w:date="2024-04-07T10:53:00Z" w16du:dateUtc="2024-04-07T02:53:00Z"/>
          <w:lang w:val="en-US" w:eastAsia="zh-CN"/>
        </w:rPr>
      </w:pPr>
    </w:p>
    <w:p w14:paraId="6A267502" w14:textId="77777777" w:rsidR="002F71BE" w:rsidRPr="00200684" w:rsidRDefault="002F71BE" w:rsidP="002F71BE">
      <w:pPr>
        <w:rPr>
          <w:lang w:val="en-US"/>
        </w:rPr>
      </w:pPr>
    </w:p>
    <w:p w14:paraId="77174A69" w14:textId="77777777" w:rsidR="002A59BE" w:rsidRPr="00B848DE" w:rsidRDefault="002A59BE" w:rsidP="002A59BE">
      <w:pPr>
        <w:pStyle w:val="30"/>
        <w:rPr>
          <w:rStyle w:val="12"/>
          <w:i w:val="0"/>
          <w:iCs w:val="0"/>
        </w:rPr>
      </w:pPr>
      <w:bookmarkStart w:id="46" w:name="_Toc157751691"/>
      <w:r w:rsidRPr="00B848DE">
        <w:rPr>
          <w:rStyle w:val="12"/>
          <w:i w:val="0"/>
          <w:iCs w:val="0"/>
        </w:rPr>
        <w:lastRenderedPageBreak/>
        <w:t>5.X.3 Potential solutions</w:t>
      </w:r>
      <w:bookmarkEnd w:id="46"/>
    </w:p>
    <w:p w14:paraId="538E8BFD" w14:textId="77777777" w:rsidR="002A59BE" w:rsidRDefault="002A59BE" w:rsidP="002A59BE">
      <w:pPr>
        <w:pStyle w:val="40"/>
        <w:rPr>
          <w:lang w:val="en-US"/>
        </w:rPr>
      </w:pPr>
      <w:bookmarkStart w:id="47" w:name="_Toc157751692"/>
      <w:r>
        <w:rPr>
          <w:lang w:val="en-US"/>
        </w:rPr>
        <w:t>5.X.3.i</w:t>
      </w:r>
      <w:r>
        <w:rPr>
          <w:lang w:val="en-US"/>
        </w:rPr>
        <w:tab/>
        <w:t>Potential solution #&lt;i&gt;: &lt;Potential Solution i Title&gt;</w:t>
      </w:r>
      <w:bookmarkEnd w:id="47"/>
      <w:r>
        <w:rPr>
          <w:lang w:val="en-US"/>
        </w:rPr>
        <w:t xml:space="preserve"> </w:t>
      </w:r>
    </w:p>
    <w:p w14:paraId="1E9D4DD7" w14:textId="77777777" w:rsidR="002A59BE" w:rsidRPr="00B848DE" w:rsidRDefault="002A59BE" w:rsidP="002A59BE">
      <w:pPr>
        <w:pStyle w:val="30"/>
        <w:rPr>
          <w:i/>
          <w:iCs/>
        </w:rPr>
      </w:pPr>
      <w:bookmarkStart w:id="48" w:name="_Toc157751693"/>
      <w:r w:rsidRPr="00B848DE">
        <w:rPr>
          <w:rStyle w:val="12"/>
          <w:i w:val="0"/>
          <w:iCs w:val="0"/>
        </w:rPr>
        <w:t>5.X.4 Evaluation of potential solutions</w:t>
      </w:r>
      <w:bookmarkEnd w:id="48"/>
      <w:r w:rsidRPr="00B848DE">
        <w:rPr>
          <w:i/>
          <w:i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F7B13" w14:textId="77777777" w:rsidR="000C75A4" w:rsidRDefault="000C75A4">
      <w:r>
        <w:separator/>
      </w:r>
    </w:p>
  </w:endnote>
  <w:endnote w:type="continuationSeparator" w:id="0">
    <w:p w14:paraId="107C6BC4" w14:textId="77777777" w:rsidR="000C75A4" w:rsidRDefault="000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8F776" w14:textId="77777777" w:rsidR="000C75A4" w:rsidRDefault="000C75A4">
      <w:r>
        <w:separator/>
      </w:r>
    </w:p>
  </w:footnote>
  <w:footnote w:type="continuationSeparator" w:id="0">
    <w:p w14:paraId="59B59C74" w14:textId="77777777" w:rsidR="000C75A4" w:rsidRDefault="000C7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C75A4"/>
    <w:rsid w:val="000D1B5B"/>
    <w:rsid w:val="000E626A"/>
    <w:rsid w:val="00101E66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4AFF"/>
    <w:rsid w:val="00266700"/>
    <w:rsid w:val="00274477"/>
    <w:rsid w:val="002A0D17"/>
    <w:rsid w:val="002A1857"/>
    <w:rsid w:val="002A59BE"/>
    <w:rsid w:val="002B022F"/>
    <w:rsid w:val="002C7F38"/>
    <w:rsid w:val="002F71BE"/>
    <w:rsid w:val="0030628A"/>
    <w:rsid w:val="0032442D"/>
    <w:rsid w:val="00350EA6"/>
    <w:rsid w:val="0035122B"/>
    <w:rsid w:val="00353451"/>
    <w:rsid w:val="003612BE"/>
    <w:rsid w:val="00365672"/>
    <w:rsid w:val="00371032"/>
    <w:rsid w:val="00371B44"/>
    <w:rsid w:val="00380CF9"/>
    <w:rsid w:val="003810E3"/>
    <w:rsid w:val="003B7444"/>
    <w:rsid w:val="003C122B"/>
    <w:rsid w:val="003C5A97"/>
    <w:rsid w:val="003C7A04"/>
    <w:rsid w:val="003F52B2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C90"/>
    <w:rsid w:val="00652248"/>
    <w:rsid w:val="00657B80"/>
    <w:rsid w:val="00675B3C"/>
    <w:rsid w:val="0069495C"/>
    <w:rsid w:val="006A6D93"/>
    <w:rsid w:val="006C09C4"/>
    <w:rsid w:val="006D340A"/>
    <w:rsid w:val="006F1A75"/>
    <w:rsid w:val="00715A1D"/>
    <w:rsid w:val="00743A14"/>
    <w:rsid w:val="00757A9C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6003"/>
    <w:rsid w:val="00850812"/>
    <w:rsid w:val="00872E4D"/>
    <w:rsid w:val="00876B9A"/>
    <w:rsid w:val="00886CBD"/>
    <w:rsid w:val="008933BF"/>
    <w:rsid w:val="008A10C4"/>
    <w:rsid w:val="008B0248"/>
    <w:rsid w:val="008B4652"/>
    <w:rsid w:val="008D191D"/>
    <w:rsid w:val="008E3E24"/>
    <w:rsid w:val="008E4CED"/>
    <w:rsid w:val="008F5F33"/>
    <w:rsid w:val="0091046A"/>
    <w:rsid w:val="00910849"/>
    <w:rsid w:val="00926ABD"/>
    <w:rsid w:val="00941F90"/>
    <w:rsid w:val="0094522B"/>
    <w:rsid w:val="00947F4E"/>
    <w:rsid w:val="00966D47"/>
    <w:rsid w:val="00992312"/>
    <w:rsid w:val="009945C9"/>
    <w:rsid w:val="009A5601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A520C"/>
    <w:rsid w:val="00AD0A0F"/>
    <w:rsid w:val="00AD1DAA"/>
    <w:rsid w:val="00AE46F9"/>
    <w:rsid w:val="00AF1E23"/>
    <w:rsid w:val="00AF7F81"/>
    <w:rsid w:val="00B01AFF"/>
    <w:rsid w:val="00B05CC7"/>
    <w:rsid w:val="00B10E5E"/>
    <w:rsid w:val="00B27E39"/>
    <w:rsid w:val="00B350D8"/>
    <w:rsid w:val="00B5445D"/>
    <w:rsid w:val="00B73070"/>
    <w:rsid w:val="00B76763"/>
    <w:rsid w:val="00B7732B"/>
    <w:rsid w:val="00B848DE"/>
    <w:rsid w:val="00B85BE8"/>
    <w:rsid w:val="00B879F0"/>
    <w:rsid w:val="00BB306A"/>
    <w:rsid w:val="00BC25AA"/>
    <w:rsid w:val="00BD4339"/>
    <w:rsid w:val="00BD4DE4"/>
    <w:rsid w:val="00BF682E"/>
    <w:rsid w:val="00C022E3"/>
    <w:rsid w:val="00C22D17"/>
    <w:rsid w:val="00C26BB2"/>
    <w:rsid w:val="00C3080F"/>
    <w:rsid w:val="00C4712D"/>
    <w:rsid w:val="00C555C9"/>
    <w:rsid w:val="00C70827"/>
    <w:rsid w:val="00C8412E"/>
    <w:rsid w:val="00C92D35"/>
    <w:rsid w:val="00C94F55"/>
    <w:rsid w:val="00CA7D62"/>
    <w:rsid w:val="00CB07A8"/>
    <w:rsid w:val="00CD4A57"/>
    <w:rsid w:val="00CF1274"/>
    <w:rsid w:val="00CF2F9B"/>
    <w:rsid w:val="00D146F1"/>
    <w:rsid w:val="00D2099A"/>
    <w:rsid w:val="00D317DE"/>
    <w:rsid w:val="00D33604"/>
    <w:rsid w:val="00D37B08"/>
    <w:rsid w:val="00D437FF"/>
    <w:rsid w:val="00D5130C"/>
    <w:rsid w:val="00D62265"/>
    <w:rsid w:val="00D66BF6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82C5B"/>
    <w:rsid w:val="00F8555F"/>
    <w:rsid w:val="00F90408"/>
    <w:rsid w:val="00F92837"/>
    <w:rsid w:val="00FB3E36"/>
    <w:rsid w:val="00FD5E37"/>
    <w:rsid w:val="00FE354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</cp:lastModifiedBy>
  <cp:revision>20</cp:revision>
  <cp:lastPrinted>1899-12-31T16:00:00Z</cp:lastPrinted>
  <dcterms:created xsi:type="dcterms:W3CDTF">2024-04-07T02:43:00Z</dcterms:created>
  <dcterms:modified xsi:type="dcterms:W3CDTF">2024-04-07T07:46:00Z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